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7DD4C8" w14:textId="77777777" w:rsidR="00CD0476" w:rsidRPr="001E3D24" w:rsidRDefault="00AD0835" w:rsidP="00CD0476">
      <w:pPr>
        <w:pStyle w:val="Heading5"/>
        <w:pBdr>
          <w:top w:val="single" w:sz="24" w:space="11" w:color="E8EAEB"/>
          <w:bottom w:val="single" w:sz="24" w:space="9" w:color="E8EAEB"/>
        </w:pBdr>
        <w:jc w:val="center"/>
        <w:rPr>
          <w:sz w:val="36"/>
        </w:rPr>
      </w:pPr>
      <w:bookmarkStart w:id="0" w:name="_GoBack"/>
      <w:bookmarkEnd w:id="0"/>
      <w:r>
        <w:rPr>
          <w:sz w:val="36"/>
        </w:rPr>
        <w:t xml:space="preserve">R8.10 </w:t>
      </w:r>
      <w:r w:rsidR="00CD0476" w:rsidRPr="001E3D24">
        <w:rPr>
          <w:sz w:val="36"/>
        </w:rPr>
        <w:t>Youth Hostel</w:t>
      </w:r>
    </w:p>
    <w:p w14:paraId="2958E33C" w14:textId="77777777" w:rsidR="00CD0476" w:rsidRDefault="00CD0476"/>
    <w:p w14:paraId="521241D3" w14:textId="77777777" w:rsidR="00CD0476" w:rsidRDefault="003F3C48" w:rsidP="00CD0476">
      <w:pPr>
        <w:tabs>
          <w:tab w:val="center" w:pos="2552"/>
        </w:tabs>
        <w:rPr>
          <w:sz w:val="32"/>
        </w:rPr>
      </w:pPr>
      <w:r>
        <w:rPr>
          <w:noProof/>
          <w:sz w:val="32"/>
          <w:lang w:val="en-US"/>
        </w:rPr>
        <w:drawing>
          <wp:anchor distT="0" distB="0" distL="114300" distR="114300" simplePos="0" relativeHeight="251658240" behindDoc="0" locked="0" layoutInCell="1" allowOverlap="1" wp14:anchorId="4A22D730" wp14:editId="35A63736">
            <wp:simplePos x="0" y="0"/>
            <wp:positionH relativeFrom="column">
              <wp:posOffset>3364865</wp:posOffset>
            </wp:positionH>
            <wp:positionV relativeFrom="paragraph">
              <wp:posOffset>134620</wp:posOffset>
            </wp:positionV>
            <wp:extent cx="2343150" cy="1533525"/>
            <wp:effectExtent l="0" t="0" r="0" b="0"/>
            <wp:wrapTight wrapText="bothSides">
              <wp:wrapPolygon edited="0">
                <wp:start x="0" y="0"/>
                <wp:lineTo x="0" y="21466"/>
                <wp:lineTo x="21541" y="21466"/>
                <wp:lineTo x="21541" y="0"/>
                <wp:lineTo x="0" y="0"/>
              </wp:wrapPolygon>
            </wp:wrapTight>
            <wp:docPr id="3" name="Picture 3" descr="minehead_tcm8-410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inehead_tcm8-4108"/>
                    <pic:cNvPicPr>
                      <a:picLocks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3150" cy="153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D0476">
        <w:rPr>
          <w:sz w:val="32"/>
        </w:rPr>
        <w:tab/>
      </w:r>
    </w:p>
    <w:p w14:paraId="21740B01" w14:textId="77777777" w:rsidR="00CD0476" w:rsidRDefault="00CD0476" w:rsidP="00CD0476">
      <w:r>
        <w:rPr>
          <w:i/>
        </w:rPr>
        <w:t xml:space="preserve">Sports and Games </w:t>
      </w:r>
      <w:r>
        <w:t xml:space="preserve">is a company that organizes summer camps for children. </w:t>
      </w:r>
    </w:p>
    <w:p w14:paraId="7BD6E68C" w14:textId="77777777" w:rsidR="00CD0476" w:rsidRDefault="00CD0476" w:rsidP="00CD0476"/>
    <w:p w14:paraId="7E578A1B" w14:textId="77777777" w:rsidR="00CD0476" w:rsidRDefault="00CD0476" w:rsidP="00CD0476">
      <w:r>
        <w:t xml:space="preserve">Forty-six children (26 girls and 20 boys) have registered to go, and eight adults (4 men and 4 women) have volunteered to organise them. </w:t>
      </w:r>
    </w:p>
    <w:p w14:paraId="7F5A3ABF" w14:textId="77777777" w:rsidR="00CD0476" w:rsidRDefault="00CD0476" w:rsidP="00CD0476"/>
    <w:p w14:paraId="438CA4DA" w14:textId="77777777" w:rsidR="00CD0476" w:rsidRDefault="00CD0476" w:rsidP="00CD0476">
      <w:r>
        <w:t xml:space="preserve">The group will stay in a youth hostel that has 7 dorms, one has 12 beds, two have 6 beds and the others have 8 beds each. </w:t>
      </w:r>
    </w:p>
    <w:p w14:paraId="059D1597" w14:textId="77777777" w:rsidR="00CD0476" w:rsidRDefault="00CD0476" w:rsidP="00CD0476"/>
    <w:p w14:paraId="765205E3" w14:textId="77777777" w:rsidR="00CD0476" w:rsidRDefault="003F3C48" w:rsidP="00CD0476">
      <w:r>
        <w:rPr>
          <w:noProof/>
        </w:rPr>
        <w:drawing>
          <wp:anchor distT="0" distB="0" distL="114300" distR="114300" simplePos="0" relativeHeight="251657216" behindDoc="0" locked="0" layoutInCell="1" allowOverlap="0" wp14:anchorId="44A0E63D" wp14:editId="6BAD80E8">
            <wp:simplePos x="0" y="0"/>
            <wp:positionH relativeFrom="column">
              <wp:posOffset>0</wp:posOffset>
            </wp:positionH>
            <wp:positionV relativeFrom="paragraph">
              <wp:posOffset>73660</wp:posOffset>
            </wp:positionV>
            <wp:extent cx="1858010" cy="1539240"/>
            <wp:effectExtent l="0" t="0" r="0" b="0"/>
            <wp:wrapSquare wrapText="bothSides"/>
            <wp:docPr id="2" name="Picture 2" descr="youth hostel bedroom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youth hostel bedroom"/>
                    <pic:cNvPicPr>
                      <a:picLocks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8010" cy="1539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3B8D2F8" w14:textId="77777777" w:rsidR="00CD0476" w:rsidRDefault="00CD0476" w:rsidP="00CD0476">
      <w:pPr>
        <w:tabs>
          <w:tab w:val="left" w:pos="360"/>
        </w:tabs>
      </w:pPr>
      <w:r>
        <w:tab/>
        <w:t>The hostel regulations are that:</w:t>
      </w:r>
    </w:p>
    <w:p w14:paraId="24825787" w14:textId="77777777" w:rsidR="00CD0476" w:rsidRDefault="00CD0476" w:rsidP="00CD0476">
      <w:pPr>
        <w:tabs>
          <w:tab w:val="left" w:pos="360"/>
        </w:tabs>
      </w:pPr>
    </w:p>
    <w:p w14:paraId="37648AF1" w14:textId="77777777" w:rsidR="00CD0476" w:rsidRDefault="00CD0476" w:rsidP="00CD0476">
      <w:pPr>
        <w:numPr>
          <w:ilvl w:val="0"/>
          <w:numId w:val="27"/>
        </w:numPr>
      </w:pPr>
      <w:r>
        <w:t>Boys and girls must sleep in separate dorms</w:t>
      </w:r>
    </w:p>
    <w:p w14:paraId="27332288" w14:textId="77777777" w:rsidR="00CD0476" w:rsidRDefault="00CD0476" w:rsidP="00CD0476"/>
    <w:p w14:paraId="6FC09338" w14:textId="77777777" w:rsidR="00CD0476" w:rsidRDefault="00CD0476" w:rsidP="00CD0476">
      <w:pPr>
        <w:numPr>
          <w:ilvl w:val="0"/>
          <w:numId w:val="27"/>
        </w:numPr>
      </w:pPr>
      <w:r>
        <w:t>No dorm can be only children – there must be at least one adult in each</w:t>
      </w:r>
    </w:p>
    <w:p w14:paraId="49DCC70D" w14:textId="77777777" w:rsidR="00CD0476" w:rsidRDefault="00CD0476" w:rsidP="00CD0476">
      <w:pPr>
        <w:ind w:left="360"/>
      </w:pPr>
    </w:p>
    <w:p w14:paraId="35CD135E" w14:textId="77777777" w:rsidR="00CD0476" w:rsidRDefault="00CD0476" w:rsidP="00CD0476">
      <w:pPr>
        <w:numPr>
          <w:ilvl w:val="0"/>
          <w:numId w:val="27"/>
        </w:numPr>
      </w:pPr>
      <w:r>
        <w:t>Male adults sleep in boys’ dorms, female adults in the girls’ dorms</w:t>
      </w:r>
    </w:p>
    <w:p w14:paraId="176CC83B" w14:textId="77777777" w:rsidR="00CD0476" w:rsidRDefault="00CD0476" w:rsidP="00CD0476"/>
    <w:p w14:paraId="434A330F" w14:textId="77777777" w:rsidR="00CD0476" w:rsidRPr="00617354" w:rsidRDefault="00CD0476" w:rsidP="00CD0476">
      <w:pPr>
        <w:ind w:left="360"/>
      </w:pPr>
    </w:p>
    <w:p w14:paraId="1095A610" w14:textId="77777777" w:rsidR="00CD0476" w:rsidRPr="00617354" w:rsidRDefault="00CD0476" w:rsidP="00CD0476">
      <w:pPr>
        <w:ind w:firstLine="360"/>
      </w:pPr>
      <w:r w:rsidRPr="00617354">
        <w:t>How can the adults and children be divided into groups to sleep in the dorms?</w:t>
      </w:r>
    </w:p>
    <w:p w14:paraId="58105E98" w14:textId="77777777" w:rsidR="00CD0476" w:rsidRDefault="00CD0476" w:rsidP="00CD0476">
      <w:pPr>
        <w:ind w:left="360"/>
      </w:pPr>
    </w:p>
    <w:p w14:paraId="0709E28F" w14:textId="77777777" w:rsidR="00CD0476" w:rsidRDefault="00CD0476" w:rsidP="00CD0476">
      <w:pPr>
        <w:ind w:left="360"/>
      </w:pPr>
    </w:p>
    <w:p w14:paraId="21454CA9" w14:textId="77777777" w:rsidR="00CD0476" w:rsidRDefault="00CD0476" w:rsidP="00CD0476">
      <w:pPr>
        <w:ind w:left="360"/>
      </w:pPr>
    </w:p>
    <w:p w14:paraId="7A9AB885" w14:textId="77777777" w:rsidR="00CD0476" w:rsidRDefault="00CD0476" w:rsidP="00CD0476">
      <w:pPr>
        <w:ind w:left="360"/>
      </w:pPr>
    </w:p>
    <w:p w14:paraId="1CA5D150" w14:textId="77777777" w:rsidR="00CD0476" w:rsidRDefault="00CD0476" w:rsidP="00CD0476">
      <w:pPr>
        <w:ind w:left="360"/>
      </w:pPr>
    </w:p>
    <w:p w14:paraId="205B9B71" w14:textId="77777777" w:rsidR="00CD0476" w:rsidRDefault="00CD0476" w:rsidP="00CD0476">
      <w:pPr>
        <w:ind w:left="360"/>
      </w:pPr>
    </w:p>
    <w:p w14:paraId="75670C6C" w14:textId="77777777" w:rsidR="00CD0476" w:rsidRDefault="00CD0476" w:rsidP="00CD0476">
      <w:pPr>
        <w:ind w:left="360"/>
      </w:pPr>
    </w:p>
    <w:p w14:paraId="0D548B4A" w14:textId="77777777" w:rsidR="00CD0476" w:rsidRDefault="00CD0476" w:rsidP="00CD0476">
      <w:pPr>
        <w:ind w:left="360"/>
      </w:pPr>
    </w:p>
    <w:p w14:paraId="7F7059B0" w14:textId="77777777" w:rsidR="00CD0476" w:rsidRDefault="00CD0476" w:rsidP="00CD0476">
      <w:pPr>
        <w:ind w:left="360"/>
      </w:pPr>
    </w:p>
    <w:p w14:paraId="142DC3E7" w14:textId="77777777" w:rsidR="00CD0476" w:rsidRDefault="00CD0476" w:rsidP="00CD0476">
      <w:pPr>
        <w:ind w:left="360"/>
      </w:pPr>
    </w:p>
    <w:p w14:paraId="3AC13E46" w14:textId="77777777" w:rsidR="00CD0476" w:rsidRDefault="00CD0476" w:rsidP="00CD0476">
      <w:pPr>
        <w:ind w:left="360"/>
      </w:pPr>
    </w:p>
    <w:p w14:paraId="227ED69A" w14:textId="77777777" w:rsidR="00CD0476" w:rsidRDefault="00CD0476" w:rsidP="00CD0476">
      <w:pPr>
        <w:ind w:left="360"/>
      </w:pPr>
    </w:p>
    <w:p w14:paraId="76FB9D3F" w14:textId="77777777" w:rsidR="00CD0476" w:rsidRDefault="00CD0476" w:rsidP="00CD0476">
      <w:pPr>
        <w:ind w:left="360"/>
      </w:pPr>
    </w:p>
    <w:p w14:paraId="2DCC68C8" w14:textId="77777777" w:rsidR="00CD0476" w:rsidRDefault="00CD0476" w:rsidP="00CD0476">
      <w:pPr>
        <w:ind w:left="360"/>
      </w:pPr>
    </w:p>
    <w:p w14:paraId="15DC93E8" w14:textId="77777777" w:rsidR="00CD0476" w:rsidRDefault="00CD0476"/>
    <w:sectPr w:rsidR="00CD0476">
      <w:headerReference w:type="default" r:id="rId9"/>
      <w:footerReference w:type="default" r:id="rId10"/>
      <w:footerReference w:type="first" r:id="rId11"/>
      <w:pgSz w:w="11901" w:h="16840"/>
      <w:pgMar w:top="1440" w:right="1412" w:bottom="1134" w:left="1622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2E9D89" w14:textId="77777777" w:rsidR="00EA159B" w:rsidRDefault="00EA159B">
      <w:r>
        <w:separator/>
      </w:r>
    </w:p>
  </w:endnote>
  <w:endnote w:type="continuationSeparator" w:id="0">
    <w:p w14:paraId="4840FEF3" w14:textId="77777777" w:rsidR="00EA159B" w:rsidRDefault="00EA15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ill Sans">
    <w:panose1 w:val="020B0502020104020203"/>
    <w:charset w:val="B1"/>
    <w:family w:val="swiss"/>
    <w:pitch w:val="variable"/>
    <w:sig w:usb0="80000A67" w:usb1="00000000" w:usb2="00000000" w:usb3="00000000" w:csb0="000001F7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Tahoma">
    <w:panose1 w:val="020B0604030504040204"/>
    <w:charset w:val="00"/>
    <w:family w:val="swiss"/>
    <w:notTrueType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19314F" w14:textId="77777777" w:rsidR="00CD0476" w:rsidRDefault="00CD0476">
    <w:pPr>
      <w:pStyle w:val="Footer"/>
    </w:pPr>
    <w:r>
      <w:tab/>
      <w:t>© 2010 Bowland Charitable Trust</w:t>
    </w: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225AC">
      <w:rPr>
        <w:rStyle w:val="PageNumber"/>
        <w:noProof/>
      </w:rPr>
      <w:t>1</w:t>
    </w:r>
    <w:r>
      <w:rPr>
        <w:rStyle w:val="PageNumber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91D63E" w14:textId="77777777" w:rsidR="00CD0476" w:rsidRDefault="00CD0476">
    <w:pPr>
      <w:pStyle w:val="Footer"/>
    </w:pPr>
    <w:r>
      <w:tab/>
      <w:t>© 2010 Bowland Charitable Trust</w:t>
    </w: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4632D">
      <w:rPr>
        <w:rStyle w:val="PageNumber"/>
        <w:noProof/>
      </w:rPr>
      <w:t>1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F0F7CC" w14:textId="77777777" w:rsidR="00EA159B" w:rsidRDefault="00EA159B">
      <w:r>
        <w:separator/>
      </w:r>
    </w:p>
  </w:footnote>
  <w:footnote w:type="continuationSeparator" w:id="0">
    <w:p w14:paraId="2D7B0298" w14:textId="77777777" w:rsidR="00EA159B" w:rsidRDefault="00EA15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A1C2A4" w14:textId="77777777" w:rsidR="00CD0476" w:rsidRDefault="00CD0476">
    <w:pPr>
      <w:pStyle w:val="Header"/>
    </w:pPr>
    <w:r>
      <w:t>Youth Hostel</w:t>
    </w: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D"/>
    <w:multiLevelType w:val="singleLevel"/>
    <w:tmpl w:val="1B888E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 w15:restartNumberingAfterBreak="0">
    <w:nsid w:val="00000008"/>
    <w:multiLevelType w:val="singleLevel"/>
    <w:tmpl w:val="00010409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72EF0"/>
    <w:multiLevelType w:val="hybridMultilevel"/>
    <w:tmpl w:val="52AA9B34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54407D"/>
    <w:multiLevelType w:val="hybridMultilevel"/>
    <w:tmpl w:val="7DB85B12"/>
    <w:lvl w:ilvl="0">
      <w:start w:val="1"/>
      <w:numFmt w:val="bullet"/>
      <w:pStyle w:val="Bullets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F02473"/>
    <w:multiLevelType w:val="hybridMultilevel"/>
    <w:tmpl w:val="1518781E"/>
    <w:lvl w:ilvl="0" w:tplc="00010409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003040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0050409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0010409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003040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0050409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0010409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003040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0050409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131C52C1"/>
    <w:multiLevelType w:val="hybridMultilevel"/>
    <w:tmpl w:val="EE58342C"/>
    <w:lvl w:ilvl="0" w:tplc="00010409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003040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0050409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0010409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003040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0050409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0010409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003040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0050409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AD51AFC"/>
    <w:multiLevelType w:val="hybridMultilevel"/>
    <w:tmpl w:val="E3D62E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9061F8"/>
    <w:multiLevelType w:val="hybridMultilevel"/>
    <w:tmpl w:val="EA80B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A84883"/>
    <w:multiLevelType w:val="hybridMultilevel"/>
    <w:tmpl w:val="3370D31A"/>
    <w:lvl w:ilvl="0" w:tplc="00010409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03040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9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9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9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9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9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BC5200"/>
    <w:multiLevelType w:val="hybridMultilevel"/>
    <w:tmpl w:val="1DC2F4CE"/>
    <w:lvl w:ilvl="0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800FF5"/>
    <w:multiLevelType w:val="hybridMultilevel"/>
    <w:tmpl w:val="F8B003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6F2217"/>
    <w:multiLevelType w:val="hybridMultilevel"/>
    <w:tmpl w:val="E4F406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F15AC9"/>
    <w:multiLevelType w:val="hybridMultilevel"/>
    <w:tmpl w:val="41826E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607435"/>
    <w:multiLevelType w:val="hybridMultilevel"/>
    <w:tmpl w:val="C55848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886354"/>
    <w:multiLevelType w:val="hybridMultilevel"/>
    <w:tmpl w:val="B36603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DF285A"/>
    <w:multiLevelType w:val="hybridMultilevel"/>
    <w:tmpl w:val="94864A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211982"/>
    <w:multiLevelType w:val="hybridMultilevel"/>
    <w:tmpl w:val="87D68A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422E69"/>
    <w:multiLevelType w:val="hybridMultilevel"/>
    <w:tmpl w:val="816221C4"/>
    <w:lvl w:ilvl="0" w:tplc="00010409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03040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9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9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9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9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9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FBD413A"/>
    <w:multiLevelType w:val="hybridMultilevel"/>
    <w:tmpl w:val="1B0271B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500A5FFD"/>
    <w:multiLevelType w:val="hybridMultilevel"/>
    <w:tmpl w:val="669010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F6337E"/>
    <w:multiLevelType w:val="hybridMultilevel"/>
    <w:tmpl w:val="3064FA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3C3785"/>
    <w:multiLevelType w:val="hybridMultilevel"/>
    <w:tmpl w:val="3C3049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D80FE8"/>
    <w:multiLevelType w:val="hybridMultilevel"/>
    <w:tmpl w:val="AEC89BFA"/>
    <w:lvl w:ilvl="0" w:tplc="00010409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003040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0050409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0010409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003040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0050409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0010409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003040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0050409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676B3494"/>
    <w:multiLevelType w:val="hybridMultilevel"/>
    <w:tmpl w:val="922E67A0"/>
    <w:lvl w:ilvl="0" w:tplc="00010409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003040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0050409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0010409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003040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0050409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0010409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003040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0050409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6B8D601A"/>
    <w:multiLevelType w:val="hybridMultilevel"/>
    <w:tmpl w:val="21900C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585347"/>
    <w:multiLevelType w:val="hybridMultilevel"/>
    <w:tmpl w:val="43A6AE66"/>
    <w:lvl w:ilvl="0" w:tplc="00010409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003040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0050409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0010409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003040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0050409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0010409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003040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0050409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79450E9F"/>
    <w:multiLevelType w:val="hybridMultilevel"/>
    <w:tmpl w:val="4CE8E1D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2"/>
  </w:num>
  <w:num w:numId="3">
    <w:abstractNumId w:val="24"/>
  </w:num>
  <w:num w:numId="4">
    <w:abstractNumId w:val="3"/>
  </w:num>
  <w:num w:numId="5">
    <w:abstractNumId w:val="3"/>
  </w:num>
  <w:num w:numId="6">
    <w:abstractNumId w:val="3"/>
  </w:num>
  <w:num w:numId="7">
    <w:abstractNumId w:val="3"/>
  </w:num>
  <w:num w:numId="8">
    <w:abstractNumId w:val="3"/>
  </w:num>
  <w:num w:numId="9">
    <w:abstractNumId w:val="3"/>
  </w:num>
  <w:num w:numId="10">
    <w:abstractNumId w:val="3"/>
  </w:num>
  <w:num w:numId="11">
    <w:abstractNumId w:val="3"/>
  </w:num>
  <w:num w:numId="12">
    <w:abstractNumId w:val="20"/>
  </w:num>
  <w:num w:numId="13">
    <w:abstractNumId w:val="10"/>
  </w:num>
  <w:num w:numId="14">
    <w:abstractNumId w:val="7"/>
  </w:num>
  <w:num w:numId="15">
    <w:abstractNumId w:val="16"/>
  </w:num>
  <w:num w:numId="16">
    <w:abstractNumId w:val="21"/>
  </w:num>
  <w:num w:numId="17">
    <w:abstractNumId w:val="0"/>
  </w:num>
  <w:num w:numId="18">
    <w:abstractNumId w:val="1"/>
  </w:num>
  <w:num w:numId="19">
    <w:abstractNumId w:val="11"/>
  </w:num>
  <w:num w:numId="20">
    <w:abstractNumId w:val="13"/>
  </w:num>
  <w:num w:numId="21">
    <w:abstractNumId w:val="19"/>
  </w:num>
  <w:num w:numId="22">
    <w:abstractNumId w:val="6"/>
  </w:num>
  <w:num w:numId="23">
    <w:abstractNumId w:val="15"/>
  </w:num>
  <w:num w:numId="24">
    <w:abstractNumId w:val="14"/>
  </w:num>
  <w:num w:numId="25">
    <w:abstractNumId w:val="18"/>
  </w:num>
  <w:num w:numId="26">
    <w:abstractNumId w:val="9"/>
  </w:num>
  <w:num w:numId="27">
    <w:abstractNumId w:val="2"/>
  </w:num>
  <w:num w:numId="28">
    <w:abstractNumId w:val="26"/>
  </w:num>
  <w:num w:numId="29">
    <w:abstractNumId w:val="17"/>
  </w:num>
  <w:num w:numId="30">
    <w:abstractNumId w:val="25"/>
  </w:num>
  <w:num w:numId="31">
    <w:abstractNumId w:val="4"/>
  </w:num>
  <w:num w:numId="32">
    <w:abstractNumId w:val="23"/>
  </w:num>
  <w:num w:numId="33">
    <w:abstractNumId w:val="22"/>
  </w:num>
  <w:num w:numId="34">
    <w:abstractNumId w:val="8"/>
  </w:num>
  <w:num w:numId="3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1"/>
  <w:embedSystemFonts/>
  <w:activeWritingStyle w:appName="MSWord" w:lang="en-GB" w:vendorID="6" w:dllVersion="2" w:checkStyle="1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6253"/>
    <w:rsid w:val="001225AC"/>
    <w:rsid w:val="003F3C48"/>
    <w:rsid w:val="009B25A2"/>
    <w:rsid w:val="00AD0835"/>
    <w:rsid w:val="00C4632D"/>
    <w:rsid w:val="00CD0476"/>
    <w:rsid w:val="00DB72E0"/>
    <w:rsid w:val="00EA159B"/>
  </w:rsids>
  <m:mathPr>
    <m:mathFont m:val="Cambria Math"/>
    <m:brkBin m:val="before"/>
    <m:brkBinSub m:val="--"/>
    <m:smallFrac m:val="0"/>
    <m:dispDef m:val="0"/>
    <m:lMargin m:val="0"/>
    <m:rMargin m:val="0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91EB62F"/>
  <w14:defaultImageDpi w14:val="300"/>
  <w15:chartTrackingRefBased/>
  <w15:docId w15:val="{C67B6D2A-D10F-6748-A80E-569494FD7F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" w:eastAsia="Times" w:hAnsi="Times" w:cs="Times New Roman"/>
        <w:lang w:val="en-GB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semiHidden="1" w:uiPriority="37" w:unhideWhenUsed="1"/>
    <w:lsdException w:name="Grid Table 3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color w:val="293C4C"/>
      <w:sz w:val="36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color w:val="000000"/>
    </w:rPr>
  </w:style>
  <w:style w:type="paragraph" w:styleId="Heading3">
    <w:name w:val="heading 3"/>
    <w:basedOn w:val="Normal"/>
    <w:next w:val="Normal"/>
    <w:qFormat/>
    <w:pPr>
      <w:keepNext/>
      <w:tabs>
        <w:tab w:val="left" w:pos="1843"/>
        <w:tab w:val="right" w:pos="8823"/>
      </w:tabs>
      <w:spacing w:before="60" w:after="60"/>
      <w:outlineLvl w:val="2"/>
    </w:pPr>
    <w:rPr>
      <w:b/>
      <w:color w:val="53A5FD"/>
    </w:rPr>
  </w:style>
  <w:style w:type="paragraph" w:styleId="Heading4">
    <w:name w:val="heading 4"/>
    <w:basedOn w:val="Normal"/>
    <w:next w:val="Normal"/>
    <w:qFormat/>
    <w:pPr>
      <w:keepNext/>
      <w:shd w:val="clear" w:color="auto" w:fill="E8EAEB"/>
      <w:outlineLvl w:val="3"/>
    </w:pPr>
    <w:rPr>
      <w:color w:val="293C4C"/>
      <w:position w:val="12"/>
      <w:sz w:val="26"/>
    </w:rPr>
  </w:style>
  <w:style w:type="paragraph" w:styleId="Heading5">
    <w:name w:val="heading 5"/>
    <w:basedOn w:val="Normal"/>
    <w:next w:val="Normal"/>
    <w:qFormat/>
    <w:pPr>
      <w:keepNext/>
      <w:pBdr>
        <w:top w:val="single" w:sz="24" w:space="2" w:color="E8EAEB"/>
        <w:left w:val="single" w:sz="24" w:space="4" w:color="E8EAEB"/>
        <w:bottom w:val="single" w:sz="24" w:space="3" w:color="E8EAEB"/>
        <w:right w:val="single" w:sz="24" w:space="4" w:color="E8EAEB"/>
      </w:pBdr>
      <w:shd w:val="clear" w:color="auto" w:fill="293C4C"/>
      <w:tabs>
        <w:tab w:val="right" w:pos="8789"/>
      </w:tabs>
      <w:outlineLvl w:val="4"/>
    </w:pPr>
    <w:rPr>
      <w:b/>
      <w:color w:val="FFFFFF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Gill Sans" w:hAnsi="Gill Sans"/>
      <w:sz w:val="38"/>
    </w:rPr>
  </w:style>
  <w:style w:type="paragraph" w:styleId="Heading7">
    <w:name w:val="heading 7"/>
    <w:basedOn w:val="Normal"/>
    <w:next w:val="Normal"/>
    <w:qFormat/>
    <w:pPr>
      <w:keepNext/>
      <w:outlineLvl w:val="6"/>
    </w:pPr>
    <w:rPr>
      <w:rFonts w:ascii="Gill Sans" w:hAnsi="Gill Sans"/>
      <w:color w:val="FFFFFF"/>
      <w:sz w:val="38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pPr>
      <w:tabs>
        <w:tab w:val="center" w:pos="4320"/>
        <w:tab w:val="right" w:pos="8861"/>
      </w:tabs>
    </w:pPr>
    <w:rPr>
      <w:sz w:val="18"/>
    </w:rPr>
  </w:style>
  <w:style w:type="paragraph" w:customStyle="1" w:styleId="Bowlandbanner">
    <w:name w:val="Bowland banner"/>
    <w:basedOn w:val="Normal"/>
    <w:rPr>
      <w:rFonts w:ascii="Gill Sans" w:hAnsi="Gill Sans"/>
      <w:sz w:val="38"/>
    </w:rPr>
  </w:style>
  <w:style w:type="paragraph" w:styleId="Footer">
    <w:name w:val="footer"/>
    <w:basedOn w:val="Normal"/>
    <w:pPr>
      <w:tabs>
        <w:tab w:val="center" w:pos="4320"/>
        <w:tab w:val="right" w:pos="8903"/>
      </w:tabs>
    </w:pPr>
    <w:rPr>
      <w:sz w:val="18"/>
    </w:rPr>
  </w:style>
  <w:style w:type="character" w:styleId="PageNumber">
    <w:name w:val="page number"/>
    <w:basedOn w:val="DefaultParagraphFont"/>
  </w:style>
  <w:style w:type="paragraph" w:customStyle="1" w:styleId="Teachertalk">
    <w:name w:val="Teacher talk"/>
    <w:basedOn w:val="Paragraph"/>
    <w:pPr>
      <w:spacing w:before="0" w:after="0"/>
      <w:ind w:left="567"/>
    </w:pPr>
    <w:rPr>
      <w:i/>
      <w:color w:val="293C4C"/>
    </w:rPr>
  </w:style>
  <w:style w:type="paragraph" w:customStyle="1" w:styleId="Bullets">
    <w:name w:val="Bullets"/>
    <w:basedOn w:val="Normal"/>
    <w:pPr>
      <w:numPr>
        <w:numId w:val="11"/>
      </w:numPr>
      <w:tabs>
        <w:tab w:val="clear" w:pos="720"/>
        <w:tab w:val="left" w:pos="318"/>
      </w:tabs>
      <w:ind w:left="318" w:hanging="284"/>
    </w:pPr>
  </w:style>
  <w:style w:type="paragraph" w:customStyle="1" w:styleId="Paragraph">
    <w:name w:val="Paragraph"/>
    <w:basedOn w:val="Normal"/>
    <w:pPr>
      <w:spacing w:before="220" w:after="220"/>
    </w:pPr>
  </w:style>
  <w:style w:type="paragraph" w:customStyle="1" w:styleId="Heading5a">
    <w:name w:val="Heading 5a"/>
    <w:basedOn w:val="Normal"/>
    <w:pPr>
      <w:pBdr>
        <w:top w:val="single" w:sz="24" w:space="2" w:color="E8EAEB"/>
        <w:left w:val="single" w:sz="24" w:space="4" w:color="E8EAEB"/>
        <w:bottom w:val="single" w:sz="24" w:space="3" w:color="E8EAEB"/>
        <w:right w:val="single" w:sz="24" w:space="4" w:color="E8EAEB"/>
      </w:pBdr>
      <w:shd w:val="clear" w:color="auto" w:fill="293C4C"/>
      <w:tabs>
        <w:tab w:val="right" w:pos="8789"/>
      </w:tabs>
      <w:spacing w:before="120" w:after="120"/>
      <w:ind w:right="45"/>
    </w:pPr>
    <w:rPr>
      <w:color w:val="FFFFFF"/>
    </w:rPr>
  </w:style>
  <w:style w:type="paragraph" w:customStyle="1" w:styleId="Handoutlist">
    <w:name w:val="Handout list"/>
    <w:basedOn w:val="Bullets"/>
    <w:pPr>
      <w:numPr>
        <w:numId w:val="0"/>
      </w:numPr>
      <w:ind w:left="76"/>
    </w:pPr>
  </w:style>
  <w:style w:type="paragraph" w:customStyle="1" w:styleId="body">
    <w:name w:val="*body"/>
    <w:basedOn w:val="Normal"/>
    <w:rPr>
      <w:rFonts w:eastAsia="Times New Roman"/>
      <w:sz w:val="24"/>
      <w:lang w:val="en-US"/>
    </w:rPr>
  </w:style>
  <w:style w:type="character" w:customStyle="1" w:styleId="Handout">
    <w:name w:val="Handout"/>
    <w:rPr>
      <w:b/>
      <w:color w:val="3B93E4"/>
      <w:u w:val="single"/>
    </w:rPr>
  </w:style>
  <w:style w:type="paragraph" w:styleId="BlockText">
    <w:name w:val="Block Text"/>
    <w:basedOn w:val="Normal"/>
    <w:pPr>
      <w:spacing w:after="120"/>
      <w:ind w:left="1440" w:right="1440"/>
    </w:pPr>
    <w:rPr>
      <w:rFonts w:eastAsia="Times New Roman"/>
      <w:sz w:val="24"/>
      <w:lang w:val="en-US"/>
    </w:rPr>
  </w:style>
  <w:style w:type="paragraph" w:styleId="ListNumber4">
    <w:name w:val="List Number 4"/>
    <w:basedOn w:val="Normal"/>
    <w:pPr>
      <w:numPr>
        <w:numId w:val="17"/>
      </w:numPr>
    </w:pPr>
    <w:rPr>
      <w:rFonts w:eastAsia="Times New Roman"/>
      <w:sz w:val="24"/>
      <w:lang w:val="en-US"/>
    </w:rPr>
  </w:style>
  <w:style w:type="paragraph" w:styleId="BalloonText">
    <w:name w:val="Balloon Text"/>
    <w:basedOn w:val="Normal"/>
    <w:semiHidden/>
    <w:unhideWhenUsed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semiHidden/>
    <w:rPr>
      <w:rFonts w:ascii="Lucida Grande" w:hAnsi="Lucida Grande"/>
      <w:sz w:val="18"/>
      <w:szCs w:val="18"/>
    </w:rPr>
  </w:style>
  <w:style w:type="paragraph" w:styleId="DocumentMap">
    <w:name w:val="Document Map"/>
    <w:basedOn w:val="Normal"/>
    <w:semiHidden/>
    <w:rsid w:val="00AC6253"/>
    <w:pPr>
      <w:shd w:val="clear" w:color="auto" w:fill="000080"/>
    </w:pPr>
    <w:rPr>
      <w:rFonts w:ascii="Tahoma" w:hAnsi="Tahoma" w:cs="Tahoma"/>
      <w:sz w:val="20"/>
    </w:rPr>
  </w:style>
  <w:style w:type="paragraph" w:styleId="ColorfulList-Accent1">
    <w:name w:val="Colorful List Accent 1"/>
    <w:basedOn w:val="Normal"/>
    <w:uiPriority w:val="34"/>
    <w:qFormat/>
    <w:rsid w:val="007C778B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CheeseGrater:Applications:Microsoft%20Office%20X:Templates:My%20Templates:pd%20handbook%20template1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CheeseGrater:Applications:Microsoft Office X:Templates:My Templates:pd handbook template1.dot</Template>
  <TotalTime>0</TotalTime>
  <Pages>1</Pages>
  <Words>101</Words>
  <Characters>577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BOWLAND</vt:lpstr>
    </vt:vector>
  </TitlesOfParts>
  <Company>University of Nottingham</Company>
  <LinksUpToDate>false</LinksUpToDate>
  <CharactersWithSpaces>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BOWLAND</dc:title>
  <dc:subject/>
  <dc:creator>Daniel Pead</dc:creator>
  <cp:keywords/>
  <cp:lastModifiedBy>Pardoe, Steve</cp:lastModifiedBy>
  <cp:revision>2</cp:revision>
  <cp:lastPrinted>2010-01-15T11:21:00Z</cp:lastPrinted>
  <dcterms:created xsi:type="dcterms:W3CDTF">2018-10-14T13:48:00Z</dcterms:created>
  <dcterms:modified xsi:type="dcterms:W3CDTF">2018-10-14T13:48:00Z</dcterms:modified>
</cp:coreProperties>
</file>